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45F4B" w14:textId="6435BE7A" w:rsidR="006B2F86" w:rsidRDefault="00EF19ED" w:rsidP="00E71FC3">
      <w:pPr>
        <w:pStyle w:val="NoSpacing"/>
      </w:pPr>
      <w:r>
        <w:rPr>
          <w:u w:val="single"/>
        </w:rPr>
        <w:t>Thomas de KYLLOM</w:t>
      </w:r>
      <w:r>
        <w:t xml:space="preserve">   </w:t>
      </w:r>
      <w:proofErr w:type="gramStart"/>
      <w:r>
        <w:t xml:space="preserve">   (</w:t>
      </w:r>
      <w:proofErr w:type="gramEnd"/>
      <w:r>
        <w:t>d.1402)</w:t>
      </w:r>
    </w:p>
    <w:p w14:paraId="7CD942FB" w14:textId="4FB892F5" w:rsidR="00EF19ED" w:rsidRDefault="00EF19ED" w:rsidP="00E71FC3">
      <w:pPr>
        <w:pStyle w:val="NoSpacing"/>
      </w:pPr>
      <w:r>
        <w:t>of York. Fisherman.</w:t>
      </w:r>
    </w:p>
    <w:p w14:paraId="76EA8F73" w14:textId="1F8E35CD" w:rsidR="00EF19ED" w:rsidRDefault="00EF19ED" w:rsidP="00E71FC3">
      <w:pPr>
        <w:pStyle w:val="NoSpacing"/>
      </w:pPr>
    </w:p>
    <w:p w14:paraId="2DB2B93D" w14:textId="3C7922BE" w:rsidR="00EF19ED" w:rsidRDefault="00EF19ED" w:rsidP="00E71FC3">
      <w:pPr>
        <w:pStyle w:val="NoSpacing"/>
      </w:pPr>
    </w:p>
    <w:p w14:paraId="0E3694BD" w14:textId="583FB998" w:rsidR="00EF19ED" w:rsidRDefault="00EF19ED" w:rsidP="00E71FC3">
      <w:pPr>
        <w:pStyle w:val="NoSpacing"/>
      </w:pPr>
      <w:r>
        <w:t>20 Jun.1402</w:t>
      </w:r>
      <w:r>
        <w:tab/>
        <w:t>He made his Will.   (W.Y.R. p.99)</w:t>
      </w:r>
    </w:p>
    <w:p w14:paraId="1FBFF395" w14:textId="1C93A6F4" w:rsidR="00EF19ED" w:rsidRDefault="00EF19ED" w:rsidP="00E71FC3">
      <w:pPr>
        <w:pStyle w:val="NoSpacing"/>
      </w:pPr>
      <w:r>
        <w:t xml:space="preserve">  3 Aug.</w:t>
      </w:r>
      <w:r>
        <w:tab/>
        <w:t>Probate of his Will.   (ibid.)</w:t>
      </w:r>
    </w:p>
    <w:p w14:paraId="6778A871" w14:textId="1AE2F409" w:rsidR="00EF19ED" w:rsidRDefault="00EF19ED" w:rsidP="00E71FC3">
      <w:pPr>
        <w:pStyle w:val="NoSpacing"/>
      </w:pPr>
    </w:p>
    <w:p w14:paraId="0FB8AFD9" w14:textId="3B3EE29C" w:rsidR="00EF19ED" w:rsidRDefault="00EF19ED" w:rsidP="00E71FC3">
      <w:pPr>
        <w:pStyle w:val="NoSpacing"/>
      </w:pPr>
    </w:p>
    <w:p w14:paraId="76885F26" w14:textId="32292E56" w:rsidR="00EF19ED" w:rsidRPr="00EF19ED" w:rsidRDefault="00EF19ED" w:rsidP="00E71FC3">
      <w:pPr>
        <w:pStyle w:val="NoSpacing"/>
      </w:pPr>
      <w:r>
        <w:t>14 March 2019</w:t>
      </w:r>
      <w:bookmarkStart w:id="0" w:name="_GoBack"/>
      <w:bookmarkEnd w:id="0"/>
    </w:p>
    <w:sectPr w:rsidR="00EF19ED" w:rsidRPr="00EF19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C88DA" w14:textId="77777777" w:rsidR="00EF19ED" w:rsidRDefault="00EF19ED" w:rsidP="00E71FC3">
      <w:pPr>
        <w:spacing w:after="0" w:line="240" w:lineRule="auto"/>
      </w:pPr>
      <w:r>
        <w:separator/>
      </w:r>
    </w:p>
  </w:endnote>
  <w:endnote w:type="continuationSeparator" w:id="0">
    <w:p w14:paraId="1FE5DE84" w14:textId="77777777" w:rsidR="00EF19ED" w:rsidRDefault="00EF19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729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F0C4A" w14:textId="77777777" w:rsidR="00EF19ED" w:rsidRDefault="00EF19ED" w:rsidP="00E71FC3">
      <w:pPr>
        <w:spacing w:after="0" w:line="240" w:lineRule="auto"/>
      </w:pPr>
      <w:r>
        <w:separator/>
      </w:r>
    </w:p>
  </w:footnote>
  <w:footnote w:type="continuationSeparator" w:id="0">
    <w:p w14:paraId="344177B1" w14:textId="77777777" w:rsidR="00EF19ED" w:rsidRDefault="00EF19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9E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19E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209FF"/>
  <w15:chartTrackingRefBased/>
  <w15:docId w15:val="{4585B838-8641-425B-AA75-5BFC8FDF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2019-03-14T21:27:00Z</dcterms:created>
  <dcterms:modified xsi:type="dcterms:W3CDTF">2019-03-14T21:29:00Z</dcterms:modified>
</cp:coreProperties>
</file>